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4384" w:rsidRDefault="003D4384" w:rsidP="003D438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DALYSON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d.1484)</w:t>
      </w:r>
    </w:p>
    <w:p w:rsidR="003D4384" w:rsidRDefault="003D4384" w:rsidP="003D438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Stainsby</w:t>
      </w:r>
      <w:proofErr w:type="spellEnd"/>
      <w:r>
        <w:rPr>
          <w:rFonts w:ascii="Times New Roman" w:hAnsi="Times New Roman" w:cs="Times New Roman"/>
        </w:rPr>
        <w:t>, Lincolnshire.</w:t>
      </w:r>
    </w:p>
    <w:p w:rsidR="003D4384" w:rsidRDefault="003D4384" w:rsidP="003D4384">
      <w:pPr>
        <w:rPr>
          <w:rFonts w:ascii="Times New Roman" w:hAnsi="Times New Roman" w:cs="Times New Roman"/>
        </w:rPr>
      </w:pPr>
    </w:p>
    <w:p w:rsidR="003D4384" w:rsidRDefault="003D4384" w:rsidP="003D4384">
      <w:pPr>
        <w:rPr>
          <w:rFonts w:ascii="Times New Roman" w:hAnsi="Times New Roman" w:cs="Times New Roman"/>
        </w:rPr>
      </w:pPr>
    </w:p>
    <w:p w:rsidR="003D4384" w:rsidRDefault="003D4384" w:rsidP="003D438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died in this year.</w:t>
      </w:r>
    </w:p>
    <w:p w:rsidR="003D4384" w:rsidRDefault="003D4384" w:rsidP="003D438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36EE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3D4384" w:rsidRDefault="003D4384" w:rsidP="003D4384">
      <w:pPr>
        <w:rPr>
          <w:rFonts w:ascii="Times New Roman" w:hAnsi="Times New Roman" w:cs="Times New Roman"/>
        </w:rPr>
      </w:pPr>
    </w:p>
    <w:p w:rsidR="003D4384" w:rsidRDefault="003D4384" w:rsidP="003D438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Administrators:   Richard </w:t>
      </w:r>
      <w:proofErr w:type="spellStart"/>
      <w:r>
        <w:rPr>
          <w:rFonts w:ascii="Times New Roman" w:hAnsi="Times New Roman" w:cs="Times New Roman"/>
        </w:rPr>
        <w:t>Spert</w:t>
      </w:r>
      <w:proofErr w:type="spellEnd"/>
      <w:r>
        <w:rPr>
          <w:rFonts w:ascii="Times New Roman" w:hAnsi="Times New Roman" w:cs="Times New Roman"/>
        </w:rPr>
        <w:t>(q.v.) and his wife, Katherine(q.v.).   (ibid.)</w:t>
      </w:r>
    </w:p>
    <w:p w:rsidR="003D4384" w:rsidRDefault="003D4384" w:rsidP="003D4384">
      <w:pPr>
        <w:rPr>
          <w:rFonts w:ascii="Times New Roman" w:hAnsi="Times New Roman" w:cs="Times New Roman"/>
        </w:rPr>
      </w:pPr>
    </w:p>
    <w:p w:rsidR="003D4384" w:rsidRDefault="003D4384" w:rsidP="003D4384">
      <w:pPr>
        <w:rPr>
          <w:rFonts w:ascii="Times New Roman" w:hAnsi="Times New Roman" w:cs="Times New Roman"/>
        </w:rPr>
      </w:pPr>
    </w:p>
    <w:p w:rsidR="003D4384" w:rsidRDefault="003D4384" w:rsidP="003D438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September 2017</w:t>
      </w:r>
    </w:p>
    <w:p w:rsidR="006B2F86" w:rsidRPr="00E71FC3" w:rsidRDefault="003D438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4384" w:rsidRDefault="003D4384" w:rsidP="00E71FC3">
      <w:r>
        <w:separator/>
      </w:r>
    </w:p>
  </w:endnote>
  <w:endnote w:type="continuationSeparator" w:id="0">
    <w:p w:rsidR="003D4384" w:rsidRDefault="003D438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4384" w:rsidRDefault="003D4384" w:rsidP="00E71FC3">
      <w:r>
        <w:separator/>
      </w:r>
    </w:p>
  </w:footnote>
  <w:footnote w:type="continuationSeparator" w:id="0">
    <w:p w:rsidR="003D4384" w:rsidRDefault="003D438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384"/>
    <w:rsid w:val="001A7C09"/>
    <w:rsid w:val="003D438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387B69-9847-48AF-A601-19D763485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438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D43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2017-09-06T20:07:00Z</dcterms:created>
  <dcterms:modified xsi:type="dcterms:W3CDTF">2017-09-06T20:07:00Z</dcterms:modified>
</cp:coreProperties>
</file>